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0"/>
        <w:ind w:left="128" w:leftChars="40"/>
        <w:rPr>
          <w:rFonts w:ascii="方正小标宋简体" w:eastAsia="方正小标宋简体"/>
          <w:color w:val="FF0000"/>
          <w:spacing w:val="40"/>
          <w:sz w:val="70"/>
          <w:szCs w:val="70"/>
        </w:rPr>
      </w:pPr>
      <w:bookmarkStart w:id="1" w:name="_GoBack"/>
      <w:bookmarkEnd w:id="1"/>
      <w:r>
        <w:rPr>
          <w:rFonts w:hint="eastAsia" w:ascii="方正小标宋简体" w:eastAsia="方正小标宋简体"/>
          <w:color w:val="FF0000"/>
          <w:spacing w:val="40"/>
          <w:sz w:val="70"/>
          <w:szCs w:val="70"/>
        </w:rPr>
        <w:t>广东省住房和城乡建设</w:t>
      </w:r>
      <w:r>
        <w:rPr>
          <w:rFonts w:hint="eastAsia" w:ascii="方正小标宋简体" w:eastAsia="方正小标宋简体"/>
          <w:color w:val="FF0000"/>
          <w:spacing w:val="52"/>
          <w:sz w:val="70"/>
          <w:szCs w:val="70"/>
        </w:rPr>
        <w:t>厅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-295910</wp:posOffset>
                </wp:positionH>
                <wp:positionV relativeFrom="paragraph">
                  <wp:posOffset>264795</wp:posOffset>
                </wp:positionV>
                <wp:extent cx="6195060" cy="0"/>
                <wp:effectExtent l="0" t="19050" r="53340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5077" cy="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3.3pt;margin-top:20.85pt;height:0pt;width:487.8pt;z-index:251659264;mso-width-relative:page;mso-height-relative:page;" filled="f" stroked="t" coordsize="21600,21600" o:gfxdata="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OS1E6TWAAAACQEAAA8AAAAAAAAAAQAg&#10;AAAAIgAAAGRycy9kb3ducmV2LnhtbFBLAQIUABQAAAAIAIdO4kBqFTip1wEAAG4DAAAOAAAAAAAA&#10;AAEAIAAAACUBAABkcnMvZTJvRG9jLnhtbFBLBQYAAAAABgAGAFkBAABuBQAAAAA=&#10;">
                <v:fill on="f" focussize="0,0"/>
                <v:stroke weight="3.7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F_FWWH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粤建科商〔2020〕41号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广东省住房和城乡建设厅关于征求广东省标准《预拌混凝土生产质量管理技术规程》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（修订征求意见稿）意见的函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right="0" w:rightChars="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各地级以上市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住房城乡建设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、散装水泥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主管部门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，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各相关单位：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经我厅立项，由广东省预拌混凝土行业协会、珠海市振业混凝土有限公司等单位组织修订的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广东省工程建设标准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《预拌混凝土生产质量管理技术规程》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已形成征求意见稿，现征求你们意见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。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请从广东建设信息网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（政务版，网址：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http://zfcxjst.gd.gov.cn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）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下载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本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标准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的征求意见稿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，组织研究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和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提出修改意见，于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2021年1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月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12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日前将书面意见反馈我厅科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技信息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处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（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电子版请发至zjt_jiangzetao@gd.gov.cn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）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253" w:leftChars="304" w:right="0" w:rightChars="0" w:hanging="1280" w:hangingChars="40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bidi="ar-SA"/>
        </w:rPr>
        <w:t>附</w:t>
      </w: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eastAsia="zh-CN" w:bidi="ar-SA"/>
        </w:rPr>
        <w:t>件</w:t>
      </w: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bidi="ar-SA"/>
        </w:rPr>
        <w:t>：</w:t>
      </w: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 w:bidi="ar-SA"/>
        </w:rPr>
        <w:t>1.广东省标准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《预拌混凝土生产质量管理技术规程》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（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修订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征求意见稿）</w:t>
      </w:r>
    </w:p>
    <w:p>
      <w:pP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253" w:leftChars="304" w:right="0" w:rightChars="0" w:hanging="1280" w:hangingChars="40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752" w:leftChars="760" w:right="0" w:rightChars="0" w:hanging="320" w:hangingChars="100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 w:bidi="ar-SA"/>
        </w:rPr>
        <w:t>2.广东省标准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《预拌混凝土生产质量管理技术规程》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（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 w:bidi="ar-SA"/>
        </w:rPr>
        <w:t>修订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bidi="ar-SA"/>
        </w:rPr>
        <w:t>征求意见稿）意见表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广东省住房和城乡建设厅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2020年12月12日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（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 w:bidi="ar-SA"/>
        </w:rPr>
        <w:t>联系人：江泽涛，联系电话及传真：020-83133643，地址：广州市东风中路483号粤财大厦3528房）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公开方式：主动公开</w:t>
      </w:r>
    </w:p>
    <w:p/>
    <w:sectPr>
      <w:footerReference r:id="rId3" w:type="default"/>
      <w:pgSz w:w="11906" w:h="16838"/>
      <w:pgMar w:top="1644" w:right="1474" w:bottom="1418" w:left="1588" w:header="851" w:footer="992" w:gutter="0"/>
      <w:pgNumType w:fmt="numberInDash" w:start="1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Theme="minorEastAsia" w:hAnsiTheme="minorEastAsia" w:eastAsiaTheme="minorEastAsia"/>
        <w:sz w:val="28"/>
        <w:szCs w:val="28"/>
      </w:rPr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dit="readOnly"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C64F29"/>
    <w:rsid w:val="001233C5"/>
    <w:rsid w:val="00267307"/>
    <w:rsid w:val="00351FDA"/>
    <w:rsid w:val="004234DA"/>
    <w:rsid w:val="00492B6F"/>
    <w:rsid w:val="00687EC0"/>
    <w:rsid w:val="007B39B6"/>
    <w:rsid w:val="009C6006"/>
    <w:rsid w:val="009F7851"/>
    <w:rsid w:val="00A7592D"/>
    <w:rsid w:val="00C10495"/>
    <w:rsid w:val="00C9504C"/>
    <w:rsid w:val="00FC5F9F"/>
    <w:rsid w:val="06831821"/>
    <w:rsid w:val="072059DD"/>
    <w:rsid w:val="08187561"/>
    <w:rsid w:val="0D6D37BD"/>
    <w:rsid w:val="10096ED9"/>
    <w:rsid w:val="154A675C"/>
    <w:rsid w:val="18E33AF7"/>
    <w:rsid w:val="1FD562BA"/>
    <w:rsid w:val="232A49A5"/>
    <w:rsid w:val="272200E8"/>
    <w:rsid w:val="2AF464A5"/>
    <w:rsid w:val="2E46035B"/>
    <w:rsid w:val="33E31D8B"/>
    <w:rsid w:val="34642697"/>
    <w:rsid w:val="364D3F88"/>
    <w:rsid w:val="3D050B77"/>
    <w:rsid w:val="3FA65476"/>
    <w:rsid w:val="41A463AB"/>
    <w:rsid w:val="494A3BF2"/>
    <w:rsid w:val="49767635"/>
    <w:rsid w:val="4ACD3044"/>
    <w:rsid w:val="4CBD4971"/>
    <w:rsid w:val="4E0451BC"/>
    <w:rsid w:val="4EB05003"/>
    <w:rsid w:val="4F302401"/>
    <w:rsid w:val="50565456"/>
    <w:rsid w:val="5B592731"/>
    <w:rsid w:val="5E1625CE"/>
    <w:rsid w:val="5E2E5564"/>
    <w:rsid w:val="5EF315AC"/>
    <w:rsid w:val="5FAB62E8"/>
    <w:rsid w:val="600D3694"/>
    <w:rsid w:val="6068328D"/>
    <w:rsid w:val="64E2247B"/>
    <w:rsid w:val="68F522EC"/>
    <w:rsid w:val="6E9B256F"/>
    <w:rsid w:val="6EDF45FE"/>
    <w:rsid w:val="6EF12BBF"/>
    <w:rsid w:val="76C64F29"/>
    <w:rsid w:val="77FA6A46"/>
    <w:rsid w:val="786F6749"/>
    <w:rsid w:val="7B947E4C"/>
    <w:rsid w:val="7C3F0B8D"/>
    <w:rsid w:val="7EEF0F7B"/>
    <w:rsid w:val="7FA2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outlineLvl w:val="1"/>
    </w:pPr>
    <w:rPr>
      <w:rFonts w:eastAsia="楷体_GB2312" w:asciiTheme="majorHAnsi" w:hAnsiTheme="majorHAnsi" w:cstheme="majorBidi"/>
      <w:bCs/>
      <w:szCs w:val="32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0"/>
    <w:qFormat/>
    <w:uiPriority w:val="0"/>
    <w:pPr>
      <w:jc w:val="center"/>
      <w:outlineLvl w:val="0"/>
    </w:pPr>
    <w:rPr>
      <w:rFonts w:eastAsia="方正小标宋简体" w:asciiTheme="majorHAnsi" w:hAnsiTheme="majorHAnsi" w:cstheme="majorBidi"/>
      <w:bCs/>
      <w:sz w:val="44"/>
      <w:szCs w:val="32"/>
    </w:rPr>
  </w:style>
  <w:style w:type="character" w:styleId="8">
    <w:name w:val="page number"/>
    <w:basedOn w:val="7"/>
    <w:qFormat/>
    <w:uiPriority w:val="0"/>
    <w:rPr>
      <w:rFonts w:ascii="Times New Roman" w:hAnsi="Times New Roman" w:eastAsia="宋体" w:cs="Times New Roman"/>
    </w:rPr>
  </w:style>
  <w:style w:type="character" w:customStyle="1" w:styleId="10">
    <w:name w:val="标题 字符"/>
    <w:basedOn w:val="7"/>
    <w:link w:val="6"/>
    <w:qFormat/>
    <w:uiPriority w:val="0"/>
    <w:rPr>
      <w:rFonts w:eastAsia="方正小标宋简体" w:asciiTheme="majorHAnsi" w:hAnsiTheme="majorHAnsi" w:cstheme="majorBidi"/>
      <w:bCs/>
      <w:kern w:val="2"/>
      <w:sz w:val="44"/>
      <w:szCs w:val="32"/>
    </w:rPr>
  </w:style>
  <w:style w:type="character" w:customStyle="1" w:styleId="11">
    <w:name w:val="标题 1 字符"/>
    <w:basedOn w:val="7"/>
    <w:link w:val="2"/>
    <w:qFormat/>
    <w:uiPriority w:val="0"/>
    <w:rPr>
      <w:rFonts w:eastAsia="黑体" w:asciiTheme="minorHAnsi" w:hAnsiTheme="minorHAnsi" w:cstheme="minorBidi"/>
      <w:bCs/>
      <w:kern w:val="44"/>
      <w:sz w:val="32"/>
      <w:szCs w:val="44"/>
    </w:rPr>
  </w:style>
  <w:style w:type="character" w:customStyle="1" w:styleId="12">
    <w:name w:val="标题 2 字符"/>
    <w:basedOn w:val="7"/>
    <w:link w:val="3"/>
    <w:semiHidden/>
    <w:qFormat/>
    <w:uiPriority w:val="0"/>
    <w:rPr>
      <w:rFonts w:eastAsia="楷体_GB2312" w:asciiTheme="majorHAnsi" w:hAnsiTheme="majorHAnsi" w:cstheme="majorBidi"/>
      <w:bCs/>
      <w:kern w:val="2"/>
      <w:sz w:val="32"/>
      <w:szCs w:val="32"/>
    </w:rPr>
  </w:style>
  <w:style w:type="character" w:customStyle="1" w:styleId="13">
    <w:name w:val="页眉 字符"/>
    <w:basedOn w:val="7"/>
    <w:link w:val="5"/>
    <w:qFormat/>
    <w:uiPriority w:val="0"/>
    <w:rPr>
      <w:rFonts w:eastAsia="仿宋_GB2312" w:asciiTheme="minorHAnsi" w:hAnsiTheme="minorHAnsi" w:cstheme="minorBidi"/>
      <w:kern w:val="2"/>
      <w:sz w:val="18"/>
      <w:szCs w:val="18"/>
    </w:rPr>
  </w:style>
  <w:style w:type="character" w:customStyle="1" w:styleId="14">
    <w:name w:val="页脚 字符"/>
    <w:basedOn w:val="7"/>
    <w:link w:val="4"/>
    <w:qFormat/>
    <w:uiPriority w:val="99"/>
    <w:rPr>
      <w:rFonts w:eastAsia="仿宋_GB2312"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t\AppData\Local\Temp\oaassist\c0f1c70b1b885f843d14d6dec889c5f88c6bf786\OAAssist_Temp_&#24191;&#19996;&#30465;&#20303;&#25151;&#21644;&#22478;&#20065;&#24314;&#35774;&#21381;&#20851;&#20110;&#24449;&#27714;&#24191;&#19996;&#30465;&#26631;&#20934;&#12298;&#39044;&#25292;&#28151;&#20957;&#22303;&#29983;&#20135;&#36136;&#37327;&#31649;&#29702;&#25216;&#26415;&#35268;&#31243;&#12299;&#65288;&#20462;&#35746;&#24449;&#27714;&#24847;&#35265;&#31295;&#65289;&#24847;&#35265;&#30340;&#209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OAAssist_Temp_广东省住房和城乡建设厅关于征求广东省标准《预拌混凝土生产质量管理技术规程》（修订征求意见稿）意见的函.docx</Template>
  <Pages>2</Pages>
  <Words>390</Words>
  <Characters>467</Characters>
  <Lines>0</Lines>
  <Paragraphs>0</Paragraphs>
  <TotalTime>1</TotalTime>
  <ScaleCrop>false</ScaleCrop>
  <LinksUpToDate>false</LinksUpToDate>
  <CharactersWithSpaces>527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2020-12-14T09:31:00Z</dcterms:created>
  <dc:creator>江泽涛</dc:creator>
  <cp:lastModifiedBy>江泽涛</cp:lastModifiedBy>
  <dcterms:modified xsi:type="dcterms:W3CDTF">2020-12-14T09:31:40Z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0</vt:lpwstr>
  </property>
  <property fmtid="{D5CDD505-2E9C-101B-9397-08002B2CF9AE}" pid="5" name="code20">
    <vt:lpwstr>073bi4wwfqajk90ms1q1z4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148353</vt:i4>
  </property>
  <property fmtid="{D5CDD505-2E9C-101B-9397-08002B2CF9AE}" pid="9" name="cp_itemType">
    <vt:lpwstr>missive</vt:lpwstr>
  </property>
  <property fmtid="{D5CDD505-2E9C-101B-9397-08002B2CF9AE}" pid="10" name="cp_title">
    <vt:lpwstr>广东省住房和城乡建设厅关于征求广东省标准《预拌混凝土生产质量管理技术规程》（修订征求意见稿）意见的函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0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WPSExtOfficeTab;btnShowRevision;btnSaveAsLocal</vt:lpwstr>
  </property>
  <property fmtid="{D5CDD505-2E9C-101B-9397-08002B2CF9AE}" pid="18" name="uploadPath">
    <vt:lpwstr>http://xtbgsafe.gdzwfw.gov.cn/szoa/instance-web/minstone/wfDocBody/saveDocBodyWps?flowInid=148353&amp;stepInco=4839973&amp;dealIndx=0&amp;openType=1&amp;flowId=110&amp;stepCode=1&amp;readOnly=1&amp;curUserCode=13632226452&amp;sysCode=MD_ZJT_OA&amp;tenantCode=GDSXXZX&amp;r=0.3337091083179349&amp;fileCode=cfb4f477e93b48dd92db85f28b11d207&amp;id=cfb4f477e93b48dd92db85f28b11d207&amp;docTempCode=&amp;userUuid=c1910d9ac8d9497288f32dc074bec30e</vt:lpwstr>
  </property>
  <property fmtid="{D5CDD505-2E9C-101B-9397-08002B2CF9AE}" pid="19" name="urlParams">
    <vt:lpwstr>flowInid=148353&amp;stepInco=4839973&amp;dealIndx=0&amp;openType=1&amp;flowId=110&amp;stepCode=1&amp;readOnly=1&amp;curUserCode=13632226452&amp;sysCode=MD_ZJT_OA&amp;tenantCode=GDSXXZX&amp;r=0.3337091083179349&amp;fileCode=cfb4f477e93b48dd92db85f28b11d207&amp;id=cfb4f477e93b48dd92db85f28b11d207&amp;docTempCode=&amp;userUuid=c1910d9ac8d9497288f32dc074bec30e</vt:lpwstr>
  </property>
  <property fmtid="{D5CDD505-2E9C-101B-9397-08002B2CF9AE}" pid="20" name="lockDocUrl">
    <vt:lpwstr>http://xtbgsafe.gdzwfw.gov.cn/szoa/instance-web/minstone/wfDocBody/getLockInfo?flowInid=148353&amp;stepInco=4839973&amp;dealIndx=0&amp;openType=1&amp;flowId=110&amp;stepCode=1&amp;readOnly=1&amp;curUserCode=13632226452&amp;sysCode=MD_ZJT_OA&amp;tenantCode=GDSXXZX&amp;r=0.3337091083179349&amp;fileCode=cfb4f477e93b48dd92db85f28b11d207&amp;id=cfb4f477e93b48dd92db85f28b11d207&amp;docTempCode=&amp;userUuid=c1910d9ac8d9497288f32dc074bec30e</vt:lpwstr>
  </property>
  <property fmtid="{D5CDD505-2E9C-101B-9397-08002B2CF9AE}" pid="21" name="copyUrl">
    <vt:lpwstr>http://xtbgsafe.gdzwfw.gov.cn/szoa/instance-web/minstone/wfDocBody/copyDoc?flowInid=148353&amp;stepInco=4839973&amp;dealIndx=0&amp;openType=1&amp;flowId=110&amp;stepCode=1&amp;readOnly=1&amp;curUserCode=13632226452&amp;sysCode=MD_ZJT_OA&amp;tenantCode=GDSXXZX&amp;r=0.3337091083179349&amp;fileCode=cfb4f477e93b48dd92db85f28b11d207&amp;id=cfb4f477e93b48dd92db85f28b11d207&amp;docTempCode=&amp;userUuid=c1910d9ac8d9497288f32dc074bec30e</vt:lpwstr>
  </property>
  <property fmtid="{D5CDD505-2E9C-101B-9397-08002B2CF9AE}" pid="22" name="unLockDocurl">
    <vt:lpwstr>http://xtbgsafe.gdzwfw.gov.cn/szoa/instance-web/minstone/wfDocBody/unLockDoc?flowInid=148353&amp;stepInco=4839973&amp;dealIndx=0&amp;openType=1&amp;flowId=110&amp;stepCode=1&amp;readOnly=1&amp;curUserCode=13632226452&amp;sysCode=MD_ZJT_OA&amp;tenantCode=GDSXXZX&amp;r=0.3337091083179349&amp;fileCode=cfb4f477e93b48dd92db85f28b11d207&amp;id=cfb4f477e93b48dd92db85f28b11d207&amp;docTempCode=&amp;userUuid=c1910d9ac8d9497288f32dc074bec30e</vt:lpwstr>
  </property>
  <property fmtid="{D5CDD505-2E9C-101B-9397-08002B2CF9AE}" pid="23" name="ribbonExt">
    <vt:lpwstr>{"WPSExtOfficeTab":{"OnGetEnabled":true,"OnGetVisible":true},"btnUploadOA":{"OnGetEnabled":false,"OnGetVisible":false,"OnGetLabel":"保存","GetImage":"icon/uploadoa.ico"},"btnSaveAsLocal":{"OnGetEnabled":true,"OnGetVisible":true,"OnGetLabel":"另存文件","GetImage":"icon/DecomposeDoc.ico"},"btnImportDoc":{"OnGetEnabled":false,"OnGetVisible":false,"OnGetLabel":"导入正文","GetImage":"icon/ImportDoc.ico"},"btnImportTemp":{"OnGetEnabled":false,"OnGetVisible":false,"OnGetLabel":"导入正文模板","GetImage":"icon/show.ico"},"btnInsertRedHeader":{"OnGetEnabled":false,"OnGetVisible":false,"OnGetLabel":"套红头","GetImage":"icon/red.ico"},"btnClearRevDoc":{"OnGetEnabled":false,"OnGetVisible":false,"OnGetLabel":"清稿","GetImage":"icon/yes.ico"},"btnUploadOAbeifen":{"OnGetEnabled":false,"OnGetVisible":false,"OnGetLabel":"备份正文","GetImage":"icon/uploadoa.ico"},"btnPrintDOC":{"OnGetEnabled":false,"OnGetVisible":false,"OnGetLabel":"打印","GetImage":"icon/printdoc.ico"},"btnShowRevision":{"OnGetEnabled":true,"OnGetVisible":true,"OnGetLabel":"痕迹","GetImage":"icon/ShowRevision.ico"},"btnOpenOA":{"OnGetEnabled":false,"OnGetVisible":false,"OnGetLabel":"打开OA","GetImage":"icon/oa.ico"},"btnOpenScan":{"OnGetEnabled":false,"OnGetVisible":false,"OnGetLabel":"打开扫描仪","GetImage":"icon/openscan.ico"},"btnPageSetup":{"OnGetEnabled":false,"OnGetVisible":false,"OnGetLabel":"页面设置","GetImage":"icon/pagesetup.ico"},"btnInsertDate":{"OnGetEnabled":false,"OnGetVisible":false,"OnGetLabel":"插入时间","GetImage":"icon/time.ico"},"btnInsertPic":{"OnGetEnabled":false,"OnGetVisible":false,"OnGetLabel":"插入图片","GetImage":"icon/erweima.ico"},"btnChangeToPDF":{"OnGetEnabled":false,"OnGetVisible":false,"OnGetLabel":"转PDF上传","GetImage":"icon/pdf.ico"},"btnChangeToUOT":{"OnGetEnabled":false,"OnGetVisible":false,"OnGetLabel":"转UOT上传","GetImage":"icon/show.ico"},"btnFilePath":{"OnGetVisible":false,"OnGetLabel":"OA文件信息："},"btnAboutAssist":{"OnGetEnabled":false,"GetImage":"icon/help.ico"},"btnDocCheck":{"OnGetEnabled":false,"GetImage":"icon/btnDocInfo.ico"},"btnSelectBookmark":{"OnGetEnabled":false,"GetImage":"icon/bookmark.ico"},"btnAcceptAllRevisions":{"OnGetEnabled":false,"OnGetVisible":false,"OnGetLabel":"接受修订","GetImage":"icon/yes.ico"},"btnRejectAllRevisions":{"OnGetEnabled":false,"OnGetVisible":false,"OnGetLabel":"拒绝修订","GetImage":"icon/no.ico"}}</vt:lpwstr>
  </property>
  <property fmtid="{D5CDD505-2E9C-101B-9397-08002B2CF9AE}" pid="24" name="showSavePromptFlag">
    <vt:lpwstr>true</vt:lpwstr>
  </property>
</Properties>
</file>